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5D2D4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B85129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45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406D1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406D16" w:rsidRDefault="00F66D91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216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D2D44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D2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</w:p>
          <w:p w:rsidR="00406D16" w:rsidRPr="00F84D50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406D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F66D91" w:rsidRPr="00406D16" w:rsidRDefault="002169AA" w:rsidP="00406D1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406D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Pr="001A6664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E62C0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5E273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ได้รับงบประมาณและส่งผลกระทบต่อประชาชนและเป็นข้อมูลที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2C26F6" w:rsidRDefault="002C26F6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ให้หน่วยงานของรัฐรวบรวมและจัดให้มีข้อมูลข่าวสารตามวรรคหนึ่งไว้เผยแพร่เพื่อขาย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2C26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DBF" w:rsidRDefault="00B92DBF">
      <w:r>
        <w:separator/>
      </w:r>
    </w:p>
  </w:endnote>
  <w:endnote w:type="continuationSeparator" w:id="0">
    <w:p w:rsidR="00B92DBF" w:rsidRDefault="00B9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DBF" w:rsidRDefault="00B92DBF">
      <w:r>
        <w:separator/>
      </w:r>
    </w:p>
  </w:footnote>
  <w:footnote w:type="continuationSeparator" w:id="0">
    <w:p w:rsidR="00B92DBF" w:rsidRDefault="00B92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D28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D28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10095399"/>
    <w:multiLevelType w:val="hybridMultilevel"/>
    <w:tmpl w:val="AF364AE8"/>
    <w:lvl w:ilvl="0" w:tplc="0F2C5D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E1344"/>
    <w:multiLevelType w:val="hybridMultilevel"/>
    <w:tmpl w:val="74D8DFAE"/>
    <w:lvl w:ilvl="0" w:tplc="C4DCBD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F1D70"/>
    <w:multiLevelType w:val="hybridMultilevel"/>
    <w:tmpl w:val="E29ACBD8"/>
    <w:lvl w:ilvl="0" w:tplc="CD5AB32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169AA"/>
    <w:rsid w:val="00221B38"/>
    <w:rsid w:val="002462F5"/>
    <w:rsid w:val="002632AB"/>
    <w:rsid w:val="00266EF2"/>
    <w:rsid w:val="0026721A"/>
    <w:rsid w:val="00285D91"/>
    <w:rsid w:val="002B3C2E"/>
    <w:rsid w:val="002C15E5"/>
    <w:rsid w:val="002C26F6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06D16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725B6"/>
    <w:rsid w:val="005750BD"/>
    <w:rsid w:val="0058298B"/>
    <w:rsid w:val="005B60E0"/>
    <w:rsid w:val="005B7119"/>
    <w:rsid w:val="005C1127"/>
    <w:rsid w:val="005C159C"/>
    <w:rsid w:val="005D2D44"/>
    <w:rsid w:val="005E2739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F0B4F"/>
    <w:rsid w:val="006F1B42"/>
    <w:rsid w:val="00710AC9"/>
    <w:rsid w:val="007176B6"/>
    <w:rsid w:val="00735CCA"/>
    <w:rsid w:val="007415B9"/>
    <w:rsid w:val="0074511E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28E7"/>
    <w:rsid w:val="009D395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92DBF"/>
    <w:rsid w:val="00BA1A21"/>
    <w:rsid w:val="00BC5E9D"/>
    <w:rsid w:val="00BC746C"/>
    <w:rsid w:val="00BD3CE8"/>
    <w:rsid w:val="00BF64A0"/>
    <w:rsid w:val="00C122CC"/>
    <w:rsid w:val="00C6134E"/>
    <w:rsid w:val="00C67D71"/>
    <w:rsid w:val="00CD73AE"/>
    <w:rsid w:val="00CF0196"/>
    <w:rsid w:val="00CF3A4A"/>
    <w:rsid w:val="00CF72D0"/>
    <w:rsid w:val="00D26B5D"/>
    <w:rsid w:val="00D43F4A"/>
    <w:rsid w:val="00D45272"/>
    <w:rsid w:val="00D46185"/>
    <w:rsid w:val="00D849B7"/>
    <w:rsid w:val="00D917AC"/>
    <w:rsid w:val="00DA3363"/>
    <w:rsid w:val="00DB0089"/>
    <w:rsid w:val="00DC244A"/>
    <w:rsid w:val="00DD276F"/>
    <w:rsid w:val="00DE0D8E"/>
    <w:rsid w:val="00DE1A2C"/>
    <w:rsid w:val="00DE5095"/>
    <w:rsid w:val="00DF0979"/>
    <w:rsid w:val="00DF2CE3"/>
    <w:rsid w:val="00E13428"/>
    <w:rsid w:val="00E379B3"/>
    <w:rsid w:val="00E40020"/>
    <w:rsid w:val="00E53944"/>
    <w:rsid w:val="00E62C0B"/>
    <w:rsid w:val="00E70398"/>
    <w:rsid w:val="00E86E70"/>
    <w:rsid w:val="00EC4F92"/>
    <w:rsid w:val="00EF441F"/>
    <w:rsid w:val="00EF4869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95C7D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8971A-C679-474C-B7BA-7B27BFF5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67</TotalTime>
  <Pages>4</Pages>
  <Words>1340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2016-09-12T04:21:00Z</cp:lastPrinted>
  <dcterms:created xsi:type="dcterms:W3CDTF">2016-08-16T07:08:00Z</dcterms:created>
  <dcterms:modified xsi:type="dcterms:W3CDTF">2018-02-28T07:24:00Z</dcterms:modified>
</cp:coreProperties>
</file>